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C2716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65- ТМ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r w:rsidR="00C27160">
        <w:fldChar w:fldCharType="begin"/>
      </w:r>
      <w:r w:rsidR="00C27160">
        <w:instrText xml:space="preserve"> DOCVARIABLE izm_date \* MERGEFORMAT </w:instrText>
      </w:r>
      <w:r w:rsidR="00C27160">
        <w:fldChar w:fldCharType="separate"/>
      </w:r>
      <w:r w:rsidR="004724E2">
        <w:t>22-26.08.2016</w:t>
      </w:r>
      <w:r w:rsidR="00C27160">
        <w:fldChar w:fldCharType="end"/>
      </w:r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C27160" w:rsidRPr="00C27160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C27160" w:rsidRPr="00C27160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C27160" w:rsidRPr="00C27160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C27160">
        <w:rPr>
          <w:u w:val="single"/>
        </w:rPr>
        <w:t xml:space="preserve"> 65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C27160" w:rsidRPr="00C27160">
        <w:rPr>
          <w:rStyle w:val="aa"/>
        </w:rPr>
        <w:t xml:space="preserve"> Водитель автомобиля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C27160" w:rsidRPr="00C27160">
        <w:rPr>
          <w:rStyle w:val="aa"/>
        </w:rPr>
        <w:t xml:space="preserve"> 11442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r w:rsidR="00C27160">
        <w:fldChar w:fldCharType="begin"/>
      </w:r>
      <w:r w:rsidR="00C27160">
        <w:instrText xml:space="preserve"> DOCVARIABLE izm_tools \* MERGEFORMAT </w:instrText>
      </w:r>
      <w:r w:rsidR="00C27160">
        <w:fldChar w:fldCharType="separate"/>
      </w:r>
      <w:r w:rsidR="00C27160" w:rsidRPr="00C27160">
        <w:t xml:space="preserve">    </w:t>
      </w:r>
      <w:r w:rsidR="00C27160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table"/>
            <w:bookmarkEnd w:id="4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factory_num"/>
            <w:bookmarkEnd w:id="5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sertif"/>
            <w:bookmarkEnd w:id="6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7" w:name="si_end_date"/>
            <w:bookmarkEnd w:id="7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C27160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4724E2" w:rsidRPr="004724E2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8F47A3" w:rsidRPr="008F47A3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lastRenderedPageBreak/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r w:rsidR="00C27160">
        <w:fldChar w:fldCharType="begin"/>
      </w:r>
      <w:r w:rsidR="00C27160">
        <w:instrText xml:space="preserve"> DOCVARIABLE att_zakl \* MERGEFORMAT </w:instrText>
      </w:r>
      <w:r w:rsidR="00C27160">
        <w:fldChar w:fldCharType="separate"/>
      </w:r>
      <w:r w:rsidR="004724E2" w:rsidRPr="004724E2">
        <w:rPr>
          <w:bCs/>
        </w:rPr>
        <w:t>-</w:t>
      </w:r>
      <w:r w:rsidR="004724E2" w:rsidRPr="004724E2">
        <w:t xml:space="preserve"> фактический уровень вредного фактора соответствует гигиеническим нормативам;</w:t>
      </w:r>
      <w:r w:rsidR="00C27160">
        <w:fldChar w:fldCharType="end"/>
      </w:r>
      <w:r w:rsidR="00D76DF8" w:rsidRPr="00555B30">
        <w:br/>
        <w:t xml:space="preserve">- класс условий труда - </w:t>
      </w:r>
      <w:r w:rsidR="00C27160">
        <w:fldChar w:fldCharType="begin"/>
      </w:r>
      <w:r w:rsidR="00C27160">
        <w:instrText xml:space="preserve"> DOCVARIABLE class \* MERGEFORMAT </w:instrText>
      </w:r>
      <w:r w:rsidR="00C27160">
        <w:fldChar w:fldCharType="separate"/>
      </w:r>
      <w:r w:rsidR="008F47A3">
        <w:t>1</w:t>
      </w:r>
      <w:r w:rsidR="00C27160">
        <w:fldChar w:fldCharType="end"/>
      </w:r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C2716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C27160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C27160" w:rsidRPr="00C27160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1"/>
    <w:docVar w:name="close_doc_flag" w:val="0"/>
    <w:docVar w:name="co_classes" w:val=" 10;15;14;5;5;20;3;1.5;20;1;1;40;0.5;1;400;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F0A11EF5F6B44036B1E7B7E4A8A84CDB"/>
    <w:docVar w:name="fill_date" w:val="   "/>
    <w:docVar w:name="grid_data" w:val="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5- ТМ -1-К.2016 "/>
    <w:docVar w:name="num_form" w:val="2"/>
    <w:docVar w:name="oborud" w:val=" автомобиль Шевроле Нива рег. знак №У070ВУ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бензин, смазочные материалы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7A3"/>
    <w:rsid w:val="0090588D"/>
    <w:rsid w:val="0092778A"/>
    <w:rsid w:val="00967790"/>
    <w:rsid w:val="00986750"/>
    <w:rsid w:val="00A12349"/>
    <w:rsid w:val="00A7667B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27160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224B2-1E04-4FD8-B502-A82BD5AF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